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D961C" w14:textId="04A36BB6" w:rsidR="00505E7B" w:rsidRPr="0053555E" w:rsidRDefault="00505E7B" w:rsidP="00BA1F9D">
      <w:pPr>
        <w:spacing w:line="440" w:lineRule="exact"/>
        <w:jc w:val="right"/>
        <w:rPr>
          <w:rFonts w:hAnsi="新細明體" w:cs="新細明體"/>
          <w:kern w:val="0"/>
          <w:sz w:val="20"/>
        </w:rPr>
      </w:pPr>
      <w:bookmarkStart w:id="0" w:name="_Hlk194051429"/>
    </w:p>
    <w:p w14:paraId="52C4631F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31B89E2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62857E70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365078A3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4830D8E9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14FE385E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77C519D4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F7CD63F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3340F05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0F310E62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680177BA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1B5B0845" w14:textId="77777777" w:rsidR="00505E7B" w:rsidRPr="0053555E" w:rsidRDefault="00505E7B" w:rsidP="00505E7B">
      <w:pPr>
        <w:autoSpaceDE w:val="0"/>
        <w:autoSpaceDN w:val="0"/>
        <w:spacing w:before="84"/>
        <w:rPr>
          <w:rFonts w:hAnsi="新細明體" w:cs="新細明體"/>
          <w:kern w:val="0"/>
          <w:sz w:val="20"/>
        </w:rPr>
      </w:pPr>
    </w:p>
    <w:p w14:paraId="0E58EF8C" w14:textId="4CB4CDD6" w:rsidR="00505E7B" w:rsidRPr="0053555E" w:rsidRDefault="00505E7B" w:rsidP="00505E7B">
      <w:pPr>
        <w:autoSpaceDE w:val="0"/>
        <w:autoSpaceDN w:val="0"/>
        <w:ind w:left="2244"/>
        <w:rPr>
          <w:rFonts w:hAnsi="新細明體" w:cs="新細明體"/>
          <w:kern w:val="0"/>
          <w:sz w:val="20"/>
        </w:rPr>
      </w:pPr>
    </w:p>
    <w:p w14:paraId="04EA9558" w14:textId="3DF1517C" w:rsidR="00505E7B" w:rsidRPr="0053555E" w:rsidRDefault="00E5445C" w:rsidP="00481C48">
      <w:pPr>
        <w:autoSpaceDE w:val="0"/>
        <w:autoSpaceDN w:val="0"/>
        <w:spacing w:afterLines="100" w:after="360" w:line="480" w:lineRule="auto"/>
        <w:jc w:val="center"/>
        <w:rPr>
          <w:rFonts w:hAnsi="新細明體" w:cs="新細明體"/>
          <w:kern w:val="0"/>
          <w:sz w:val="56"/>
        </w:rPr>
      </w:pPr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中華民國</w:t>
      </w:r>
      <w:proofErr w:type="gramStart"/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11</w:t>
      </w:r>
      <w:r w:rsidR="007757FC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4</w:t>
      </w:r>
      <w:proofErr w:type="gramEnd"/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年度</w:t>
      </w:r>
    </w:p>
    <w:p w14:paraId="7DF1E36C" w14:textId="31F871C6" w:rsidR="00E5445C" w:rsidRDefault="008C47AD" w:rsidP="00481C48">
      <w:pPr>
        <w:spacing w:afterLines="100" w:after="360" w:line="480" w:lineRule="auto"/>
        <w:jc w:val="center"/>
        <w:rPr>
          <w:rFonts w:ascii="標楷體" w:eastAsia="標楷體" w:hAnsi="標楷體"/>
          <w:b/>
          <w:bCs/>
          <w:kern w:val="16"/>
          <w:sz w:val="80"/>
          <w:szCs w:val="80"/>
        </w:rPr>
      </w:pPr>
      <w:r>
        <w:rPr>
          <w:rFonts w:ascii="標楷體" w:eastAsia="標楷體" w:hAnsi="標楷體" w:hint="eastAsia"/>
          <w:b/>
          <w:bCs/>
          <w:kern w:val="16"/>
          <w:sz w:val="80"/>
          <w:szCs w:val="80"/>
        </w:rPr>
        <w:t>新竹</w:t>
      </w:r>
      <w:r w:rsid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縣</w:t>
      </w:r>
      <w:r w:rsidR="00E5445C" w:rsidRP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總決算</w:t>
      </w:r>
      <w:r w:rsid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暨附屬單位決算及綜計表</w:t>
      </w:r>
      <w:r w:rsidR="00E5445C" w:rsidRP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審核報告</w:t>
      </w:r>
    </w:p>
    <w:p w14:paraId="181BB307" w14:textId="16CBF6CC" w:rsidR="00481C48" w:rsidRDefault="00481C48" w:rsidP="00481C48">
      <w:pPr>
        <w:spacing w:line="480" w:lineRule="auto"/>
        <w:jc w:val="center"/>
        <w:rPr>
          <w:rFonts w:ascii="標楷體" w:eastAsia="標楷體" w:hAnsi="標楷體"/>
          <w:b/>
          <w:bCs/>
          <w:kern w:val="16"/>
          <w:sz w:val="80"/>
          <w:szCs w:val="80"/>
        </w:rPr>
      </w:pPr>
      <w:r>
        <w:rPr>
          <w:rFonts w:ascii="標楷體" w:eastAsia="標楷體" w:hAnsi="標楷體" w:hint="eastAsia"/>
          <w:b/>
          <w:bCs/>
          <w:kern w:val="16"/>
          <w:sz w:val="80"/>
          <w:szCs w:val="80"/>
        </w:rPr>
        <w:t>（參考資料－總決算部分）</w:t>
      </w:r>
    </w:p>
    <w:p w14:paraId="36700F63" w14:textId="77777777" w:rsidR="00505E7B" w:rsidRPr="00E5445C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040B0835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3646986B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4D521F6E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4821F2E2" w14:textId="77777777" w:rsidR="00505E7B" w:rsidRPr="0053555E" w:rsidRDefault="00505E7B" w:rsidP="00505E7B">
      <w:pPr>
        <w:autoSpaceDE w:val="0"/>
        <w:autoSpaceDN w:val="0"/>
        <w:spacing w:before="433"/>
        <w:rPr>
          <w:rFonts w:hAnsi="新細明體" w:cs="新細明體"/>
          <w:kern w:val="0"/>
          <w:sz w:val="56"/>
        </w:rPr>
      </w:pPr>
    </w:p>
    <w:p w14:paraId="596FADEE" w14:textId="4D11E527" w:rsidR="00505E7B" w:rsidRPr="007757FC" w:rsidRDefault="00505E7B" w:rsidP="00505E7B">
      <w:pPr>
        <w:tabs>
          <w:tab w:val="left" w:pos="1401"/>
          <w:tab w:val="left" w:pos="2801"/>
        </w:tabs>
        <w:autoSpaceDE w:val="0"/>
        <w:autoSpaceDN w:val="0"/>
        <w:ind w:left="-1"/>
        <w:jc w:val="center"/>
        <w:rPr>
          <w:rFonts w:ascii="標楷體" w:eastAsia="標楷體" w:hAnsi="標楷體" w:cs="細明體_HKSCS"/>
          <w:kern w:val="0"/>
          <w:sz w:val="56"/>
          <w:szCs w:val="56"/>
        </w:rPr>
      </w:pPr>
      <w:bookmarkStart w:id="1" w:name="_GoBack"/>
      <w:r w:rsidRPr="007757FC">
        <w:rPr>
          <w:rFonts w:ascii="標楷體" w:eastAsia="標楷體" w:hAnsi="標楷體" w:cs="細明體_HKSCS" w:hint="eastAsia"/>
          <w:bCs/>
          <w:spacing w:val="-10"/>
          <w:kern w:val="0"/>
          <w:sz w:val="56"/>
          <w:szCs w:val="56"/>
        </w:rPr>
        <w:t>審計部</w:t>
      </w:r>
      <w:r w:rsidR="00DD5685" w:rsidRPr="007757FC">
        <w:rPr>
          <w:rFonts w:ascii="標楷體" w:eastAsia="標楷體" w:hAnsi="標楷體" w:cs="細明體_HKSCS" w:hint="eastAsia"/>
          <w:bCs/>
          <w:spacing w:val="-10"/>
          <w:kern w:val="0"/>
          <w:sz w:val="56"/>
          <w:szCs w:val="56"/>
        </w:rPr>
        <w:t>臺灣省</w:t>
      </w:r>
      <w:r w:rsidR="008C47AD" w:rsidRPr="007757FC">
        <w:rPr>
          <w:rFonts w:ascii="標楷體" w:eastAsia="標楷體" w:hAnsi="標楷體" w:cs="細明體_HKSCS" w:hint="eastAsia"/>
          <w:bCs/>
          <w:spacing w:val="-10"/>
          <w:kern w:val="0"/>
          <w:sz w:val="56"/>
          <w:szCs w:val="56"/>
        </w:rPr>
        <w:t>新竹縣</w:t>
      </w:r>
      <w:r w:rsidRPr="007757FC">
        <w:rPr>
          <w:rFonts w:ascii="標楷體" w:eastAsia="標楷體" w:hAnsi="標楷體" w:cs="細明體_HKSCS" w:hint="eastAsia"/>
          <w:bCs/>
          <w:spacing w:val="-10"/>
          <w:kern w:val="0"/>
          <w:sz w:val="56"/>
          <w:szCs w:val="56"/>
        </w:rPr>
        <w:t>審計</w:t>
      </w:r>
      <w:r w:rsidR="008C47AD" w:rsidRPr="007757FC">
        <w:rPr>
          <w:rFonts w:ascii="標楷體" w:eastAsia="標楷體" w:hAnsi="標楷體" w:cs="細明體_HKSCS" w:hint="eastAsia"/>
          <w:bCs/>
          <w:spacing w:val="-10"/>
          <w:kern w:val="0"/>
          <w:sz w:val="56"/>
          <w:szCs w:val="56"/>
        </w:rPr>
        <w:t>室</w:t>
      </w:r>
    </w:p>
    <w:bookmarkEnd w:id="0"/>
    <w:bookmarkEnd w:id="1"/>
    <w:p w14:paraId="1EBED8A2" w14:textId="2C705788" w:rsidR="00505E7B" w:rsidRPr="0053555E" w:rsidRDefault="00505E7B">
      <w:pPr>
        <w:widowControl/>
        <w:rPr>
          <w:rFonts w:ascii="標楷體" w:eastAsia="標楷體" w:hAnsi="標楷體"/>
          <w:sz w:val="20"/>
        </w:rPr>
      </w:pPr>
    </w:p>
    <w:p w14:paraId="17DA8D79" w14:textId="77777777" w:rsidR="00E902B4" w:rsidRPr="0053555E" w:rsidRDefault="00E902B4" w:rsidP="0098575B">
      <w:pPr>
        <w:widowControl/>
        <w:jc w:val="center"/>
        <w:rPr>
          <w:rFonts w:ascii="標楷體" w:eastAsia="標楷體" w:hAnsi="標楷體"/>
          <w:b/>
          <w:bCs/>
          <w:sz w:val="42"/>
          <w:szCs w:val="42"/>
          <w:u w:val="single"/>
        </w:rPr>
      </w:pPr>
    </w:p>
    <w:sectPr w:rsidR="00E902B4" w:rsidRPr="0053555E" w:rsidSect="009D435F">
      <w:headerReference w:type="first" r:id="rId8"/>
      <w:pgSz w:w="23811" w:h="16838" w:orient="landscape" w:code="8"/>
      <w:pgMar w:top="567" w:right="1418" w:bottom="851" w:left="1418" w:header="57" w:footer="964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D1F31"/>
    <w:rsid w:val="001D702D"/>
    <w:rsid w:val="001E5C26"/>
    <w:rsid w:val="001F601A"/>
    <w:rsid w:val="002140B6"/>
    <w:rsid w:val="00220942"/>
    <w:rsid w:val="002240F4"/>
    <w:rsid w:val="00226416"/>
    <w:rsid w:val="00231FCB"/>
    <w:rsid w:val="00250F8C"/>
    <w:rsid w:val="002B113E"/>
    <w:rsid w:val="002C039C"/>
    <w:rsid w:val="002D3089"/>
    <w:rsid w:val="002D359C"/>
    <w:rsid w:val="002D5138"/>
    <w:rsid w:val="00307F81"/>
    <w:rsid w:val="00324E13"/>
    <w:rsid w:val="0035147E"/>
    <w:rsid w:val="0037063A"/>
    <w:rsid w:val="003829FE"/>
    <w:rsid w:val="003A1BC5"/>
    <w:rsid w:val="003B4427"/>
    <w:rsid w:val="003D5F05"/>
    <w:rsid w:val="003E3299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46FC"/>
    <w:rsid w:val="0053555E"/>
    <w:rsid w:val="005454B6"/>
    <w:rsid w:val="005578B1"/>
    <w:rsid w:val="005A41A7"/>
    <w:rsid w:val="005C49F2"/>
    <w:rsid w:val="005D3491"/>
    <w:rsid w:val="005D7E2B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B29F1"/>
    <w:rsid w:val="006F61BA"/>
    <w:rsid w:val="007219FA"/>
    <w:rsid w:val="00721C67"/>
    <w:rsid w:val="0072766E"/>
    <w:rsid w:val="00730731"/>
    <w:rsid w:val="0073253F"/>
    <w:rsid w:val="00737E4A"/>
    <w:rsid w:val="00741630"/>
    <w:rsid w:val="00760E85"/>
    <w:rsid w:val="007757FC"/>
    <w:rsid w:val="00794371"/>
    <w:rsid w:val="007A0A8C"/>
    <w:rsid w:val="007D4AD1"/>
    <w:rsid w:val="007F5A17"/>
    <w:rsid w:val="008205FD"/>
    <w:rsid w:val="008276C4"/>
    <w:rsid w:val="008427C6"/>
    <w:rsid w:val="008A4744"/>
    <w:rsid w:val="008A72C0"/>
    <w:rsid w:val="008C47AD"/>
    <w:rsid w:val="008C51AD"/>
    <w:rsid w:val="008D753A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C309C"/>
    <w:rsid w:val="00AE45F2"/>
    <w:rsid w:val="00AE487A"/>
    <w:rsid w:val="00AF0673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24D4A"/>
    <w:rsid w:val="00C26F05"/>
    <w:rsid w:val="00C43DCC"/>
    <w:rsid w:val="00C45343"/>
    <w:rsid w:val="00C46245"/>
    <w:rsid w:val="00C61413"/>
    <w:rsid w:val="00C74020"/>
    <w:rsid w:val="00C91CF3"/>
    <w:rsid w:val="00CF5BB4"/>
    <w:rsid w:val="00D2228F"/>
    <w:rsid w:val="00D23789"/>
    <w:rsid w:val="00D84EE4"/>
    <w:rsid w:val="00D8552B"/>
    <w:rsid w:val="00D90EB8"/>
    <w:rsid w:val="00D97E55"/>
    <w:rsid w:val="00DC7660"/>
    <w:rsid w:val="00DD5685"/>
    <w:rsid w:val="00DE0C32"/>
    <w:rsid w:val="00DF7D29"/>
    <w:rsid w:val="00E059B8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F3443D"/>
    <w:rsid w:val="00F43561"/>
    <w:rsid w:val="00F56EFC"/>
    <w:rsid w:val="00F71BB6"/>
    <w:rsid w:val="00F74F79"/>
    <w:rsid w:val="00F82F87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DB7E-0667-4110-8601-3BD802A3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2</TotalTime>
  <Pages>1</Pages>
  <Words>52</Words>
  <Characters>27</Characters>
  <Application>Microsoft Office Word</Application>
  <DocSecurity>0</DocSecurity>
  <Lines>1</Lines>
  <Paragraphs>1</Paragraphs>
  <ScaleCrop>false</ScaleCrop>
  <Company>N.A.O.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吳秀靜</cp:lastModifiedBy>
  <cp:revision>4</cp:revision>
  <cp:lastPrinted>2025-04-11T08:51:00Z</cp:lastPrinted>
  <dcterms:created xsi:type="dcterms:W3CDTF">2025-05-23T03:33:00Z</dcterms:created>
  <dcterms:modified xsi:type="dcterms:W3CDTF">2026-06-18T01:39:00Z</dcterms:modified>
</cp:coreProperties>
</file>